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Bromley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Bromley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Bromley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Bromley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Bromley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Bromley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55.2% </w:t>
      </w:r>
      <w:r w:rsidRPr="004747BF">
        <w:rPr>
          <w:rFonts w:ascii="Libre Franklin Light" w:eastAsia="Times New Roman" w:hAnsi="Libre Franklin Light" w:cs="Calibri Light"/>
        </w:rPr>
        <w:t xml:space="preserve">of those respondents classified as PGSI 8+ in Bromley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Bromley is estimated to be </w:t>
      </w:r>
      <w:r w:rsidRPr="00773DF7">
        <w:rPr>
          <w:rFonts w:ascii="Libre Franklin Light" w:eastAsia="Times New Roman" w:hAnsi="Libre Franklin Light" w:cs="Calibri Light"/>
          <w:b/>
          <w:bCs/>
          <w:color w:val="C45911" w:themeColor="accent2" w:themeShade="BF"/>
        </w:rPr>
        <w:t xml:space="preserve">£6,833,726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Bromley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Bromley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Bromley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Bromley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om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Bromley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om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Bromley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Bromley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om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Bromley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Bromley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Bromley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Bromley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Bromley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Bromley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£6,833,726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Bromley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£111,310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£2,301,957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£164,904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£46,379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£85,029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£4,124,147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£6,833,726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Bromley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Bromley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Bromley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Bromley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Bromley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Bromley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Bromley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Bromley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69110E0-AAC4-48A0-AE20-2A579E6DDB9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